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EF3" w:rsidRPr="00CC3951" w:rsidRDefault="003E2EF3" w:rsidP="003E2EF3">
      <w:pPr>
        <w:pStyle w:val="G3Testo"/>
        <w:rPr>
          <w:b/>
          <w:color w:val="7F7F7F" w:themeColor="text1" w:themeTint="80"/>
        </w:rPr>
      </w:pPr>
      <w:r w:rsidRPr="00CC3951">
        <w:rPr>
          <w:b/>
          <w:color w:val="7F7F7F" w:themeColor="text1" w:themeTint="80"/>
        </w:rPr>
        <w:t>GG3 2013_</w:t>
      </w:r>
      <w:r>
        <w:rPr>
          <w:b/>
          <w:color w:val="7F7F7F" w:themeColor="text1" w:themeTint="80"/>
        </w:rPr>
        <w:t>08-09</w:t>
      </w:r>
      <w:r w:rsidRPr="00CC3951">
        <w:rPr>
          <w:b/>
          <w:color w:val="7F7F7F" w:themeColor="text1" w:themeTint="80"/>
        </w:rPr>
        <w:t xml:space="preserve"> pag 1</w:t>
      </w:r>
      <w:r>
        <w:rPr>
          <w:b/>
          <w:color w:val="7F7F7F" w:themeColor="text1" w:themeTint="80"/>
        </w:rPr>
        <w:t>6</w:t>
      </w:r>
    </w:p>
    <w:p w:rsidR="00085296" w:rsidRDefault="00085296" w:rsidP="00D658DB">
      <w:pPr>
        <w:pStyle w:val="G3Testo"/>
      </w:pPr>
    </w:p>
    <w:p w:rsidR="00D06073" w:rsidRDefault="00821B21" w:rsidP="00821B21">
      <w:pPr>
        <w:pStyle w:val="G3Testo"/>
        <w:jc w:val="left"/>
        <w:rPr>
          <w:b/>
        </w:rPr>
      </w:pPr>
      <w:r>
        <w:rPr>
          <w:b/>
        </w:rPr>
        <w:t>LET’S GO!</w:t>
      </w:r>
    </w:p>
    <w:p w:rsidR="00D658DB" w:rsidRPr="003E2EF3" w:rsidRDefault="00821B21" w:rsidP="00821B21">
      <w:pPr>
        <w:pStyle w:val="G3Testo"/>
        <w:jc w:val="left"/>
        <w:rPr>
          <w:b/>
        </w:rPr>
      </w:pPr>
      <w:r>
        <w:rPr>
          <w:b/>
        </w:rPr>
        <w:t>INIZIA UNA NUOVA AVVENTURA</w:t>
      </w:r>
    </w:p>
    <w:p w:rsidR="00D658DB" w:rsidRDefault="00D658DB" w:rsidP="00821B21">
      <w:pPr>
        <w:pStyle w:val="G3Testo"/>
        <w:jc w:val="left"/>
      </w:pPr>
    </w:p>
    <w:p w:rsidR="00821B21" w:rsidRPr="00821B21" w:rsidRDefault="00821B21" w:rsidP="00821B21">
      <w:pPr>
        <w:pStyle w:val="G3Testo"/>
      </w:pPr>
      <w:r w:rsidRPr="00821B21">
        <w:t xml:space="preserve">Se ne parla ormai da tempo e finalmente è nato TEENS </w:t>
      </w:r>
      <w:proofErr w:type="spellStart"/>
      <w:r w:rsidRPr="00821B21">
        <w:t>n°</w:t>
      </w:r>
      <w:proofErr w:type="spellEnd"/>
      <w:r w:rsidRPr="00821B21">
        <w:t xml:space="preserve"> ZERO!</w:t>
      </w:r>
    </w:p>
    <w:p w:rsidR="00821B21" w:rsidRDefault="00821B21" w:rsidP="00821B21">
      <w:pPr>
        <w:pStyle w:val="G3Testo"/>
      </w:pPr>
    </w:p>
    <w:p w:rsidR="00821B21" w:rsidRPr="00821B21" w:rsidRDefault="00821B21" w:rsidP="00821B21">
      <w:pPr>
        <w:pStyle w:val="G3Testo"/>
      </w:pPr>
      <w:r w:rsidRPr="00821B21">
        <w:t>La testata "Gen 3", dopo 43 anni di "onorato servizio"</w:t>
      </w:r>
      <w:r>
        <w:t xml:space="preserve"> </w:t>
      </w:r>
      <w:r w:rsidRPr="00821B21">
        <w:t xml:space="preserve">su carta, diventerà un giornale on-line! </w:t>
      </w:r>
    </w:p>
    <w:p w:rsidR="00821B21" w:rsidRPr="00821B21" w:rsidRDefault="00821B21" w:rsidP="00821B21">
      <w:pPr>
        <w:pStyle w:val="G3Testo"/>
      </w:pPr>
      <w:r w:rsidRPr="00821B21">
        <w:t xml:space="preserve">Sarà uno strumento più efficace e rapido per andare </w:t>
      </w:r>
    </w:p>
    <w:p w:rsidR="00821B21" w:rsidRPr="00821B21" w:rsidRDefault="00821B21" w:rsidP="00821B21">
      <w:pPr>
        <w:pStyle w:val="G3Testo"/>
      </w:pPr>
      <w:r w:rsidRPr="00821B21">
        <w:t>in profondità nell'unità gen.</w:t>
      </w:r>
    </w:p>
    <w:p w:rsidR="00821B21" w:rsidRDefault="00821B21" w:rsidP="00821B21">
      <w:pPr>
        <w:pStyle w:val="G3Testo"/>
      </w:pPr>
    </w:p>
    <w:p w:rsidR="00821B21" w:rsidRPr="00821B21" w:rsidRDefault="00821B21" w:rsidP="00821B21">
      <w:pPr>
        <w:pStyle w:val="G3Testo"/>
      </w:pPr>
      <w:r w:rsidRPr="00821B21">
        <w:t xml:space="preserve">"Teens", finora inserto dei Ragazzi per l'unità in Gen 3, </w:t>
      </w:r>
    </w:p>
    <w:p w:rsidR="00821B21" w:rsidRPr="00821B21" w:rsidRDefault="00821B21" w:rsidP="00821B21">
      <w:pPr>
        <w:pStyle w:val="G3Testo"/>
      </w:pPr>
      <w:r w:rsidRPr="00821B21">
        <w:t>si trasformerà in un vero giornale!</w:t>
      </w:r>
    </w:p>
    <w:p w:rsidR="00821B21" w:rsidRDefault="00821B21" w:rsidP="00821B21">
      <w:pPr>
        <w:pStyle w:val="G3Testo"/>
      </w:pPr>
      <w:r w:rsidRPr="00821B21">
        <w:t xml:space="preserve">Non più solo per i Gen 3 </w:t>
      </w:r>
      <w:r w:rsidRPr="00821B21">
        <w:br/>
        <w:t xml:space="preserve">e i Ragazzi per l'unità, </w:t>
      </w:r>
      <w:r w:rsidRPr="00821B21">
        <w:br/>
        <w:t xml:space="preserve">ma per tutti i ragazzi! </w:t>
      </w:r>
    </w:p>
    <w:p w:rsidR="00821B21" w:rsidRPr="00821B21" w:rsidRDefault="00821B21" w:rsidP="00821B21">
      <w:pPr>
        <w:pStyle w:val="G3Testo"/>
      </w:pPr>
    </w:p>
    <w:p w:rsidR="003E2EF3" w:rsidRPr="00821B21" w:rsidRDefault="003E2EF3" w:rsidP="00821B21">
      <w:pPr>
        <w:pStyle w:val="G3Testo"/>
      </w:pPr>
    </w:p>
    <w:p w:rsidR="00821B21" w:rsidRPr="00821B21" w:rsidRDefault="00821B21" w:rsidP="00821B21">
      <w:pPr>
        <w:pStyle w:val="G3Testo"/>
        <w:jc w:val="center"/>
        <w:rPr>
          <w:b/>
        </w:rPr>
      </w:pPr>
      <w:r w:rsidRPr="00821B21">
        <w:rPr>
          <w:b/>
        </w:rPr>
        <w:t>ABBONATI</w:t>
      </w:r>
    </w:p>
    <w:p w:rsidR="00821B21" w:rsidRPr="00821B21" w:rsidRDefault="00821B21" w:rsidP="00821B21">
      <w:pPr>
        <w:pStyle w:val="G3Testo"/>
        <w:jc w:val="center"/>
        <w:rPr>
          <w:b/>
        </w:rPr>
      </w:pPr>
      <w:r w:rsidRPr="00821B21">
        <w:rPr>
          <w:b/>
        </w:rPr>
        <w:t>E DIFFONDILO</w:t>
      </w:r>
    </w:p>
    <w:p w:rsidR="00821B21" w:rsidRPr="00821B21" w:rsidRDefault="00821B21" w:rsidP="00821B21">
      <w:pPr>
        <w:pStyle w:val="G3Testo"/>
        <w:jc w:val="center"/>
        <w:rPr>
          <w:b/>
        </w:rPr>
      </w:pPr>
      <w:r w:rsidRPr="00821B21">
        <w:rPr>
          <w:b/>
        </w:rPr>
        <w:t>TRA I TUOI AMICI!!!</w:t>
      </w:r>
    </w:p>
    <w:p w:rsidR="00821B21" w:rsidRDefault="00821B21" w:rsidP="00821B21">
      <w:pPr>
        <w:pStyle w:val="G3Testo"/>
      </w:pPr>
    </w:p>
    <w:p w:rsidR="00821B21" w:rsidRDefault="00821B21" w:rsidP="00821B21">
      <w:pPr>
        <w:pStyle w:val="G3Testo"/>
        <w:rPr>
          <w:b/>
        </w:rPr>
      </w:pPr>
      <w:r>
        <w:rPr>
          <w:b/>
        </w:rPr>
        <w:t>LE SUE CARATTERISTICHE?</w:t>
      </w:r>
    </w:p>
    <w:p w:rsidR="00821B21" w:rsidRDefault="00821B21" w:rsidP="00821B21">
      <w:pPr>
        <w:pStyle w:val="G3Testo"/>
        <w:rPr>
          <w:b/>
        </w:rPr>
      </w:pPr>
    </w:p>
    <w:p w:rsidR="00821B21" w:rsidRPr="00821B21" w:rsidRDefault="00821B21" w:rsidP="00821B21">
      <w:pPr>
        <w:pStyle w:val="G3Testo"/>
        <w:numPr>
          <w:ilvl w:val="0"/>
          <w:numId w:val="2"/>
        </w:numPr>
        <w:ind w:left="425" w:hanging="357"/>
      </w:pPr>
      <w:r w:rsidRPr="00821B21">
        <w:rPr>
          <w:b/>
        </w:rPr>
        <w:t>La rivista dei ragazzi per i ragazzi!</w:t>
      </w:r>
    </w:p>
    <w:p w:rsidR="00821B21" w:rsidRPr="00821B21" w:rsidRDefault="00821B21" w:rsidP="00821B21">
      <w:pPr>
        <w:pStyle w:val="G3Testo"/>
        <w:ind w:left="426"/>
      </w:pPr>
    </w:p>
    <w:p w:rsidR="00821B21" w:rsidRPr="00821B21" w:rsidRDefault="003E2EF3" w:rsidP="00821B21">
      <w:pPr>
        <w:pStyle w:val="G3Testo"/>
        <w:numPr>
          <w:ilvl w:val="0"/>
          <w:numId w:val="2"/>
        </w:numPr>
        <w:ind w:left="425" w:hanging="357"/>
      </w:pPr>
      <w:r w:rsidRPr="00821B21">
        <w:rPr>
          <w:b/>
        </w:rPr>
        <w:t>C</w:t>
      </w:r>
      <w:r w:rsidR="00D658DB" w:rsidRPr="00821B21">
        <w:rPr>
          <w:b/>
        </w:rPr>
        <w:t xml:space="preserve">urato da una redazione di giornalisti </w:t>
      </w:r>
      <w:r w:rsidRPr="00821B21">
        <w:rPr>
          <w:b/>
        </w:rPr>
        <w:t>in erba,</w:t>
      </w:r>
      <w:r w:rsidR="00D658DB" w:rsidRPr="00821B21">
        <w:rPr>
          <w:b/>
        </w:rPr>
        <w:t xml:space="preserve"> </w:t>
      </w:r>
      <w:r w:rsidR="00D658DB" w:rsidRPr="00821B21">
        <w:t>affiancati da tutor adulti</w:t>
      </w:r>
      <w:r w:rsidRPr="00821B21">
        <w:t xml:space="preserve"> specializzati nelle varie rubriche</w:t>
      </w:r>
    </w:p>
    <w:p w:rsidR="00821B21" w:rsidRPr="00821B21" w:rsidRDefault="00821B21" w:rsidP="00821B21">
      <w:pPr>
        <w:pStyle w:val="G3Testo"/>
        <w:ind w:left="425"/>
      </w:pPr>
    </w:p>
    <w:p w:rsidR="00A86D9C" w:rsidRDefault="003E2EF3" w:rsidP="00A86D9C">
      <w:pPr>
        <w:pStyle w:val="G3Testo"/>
        <w:numPr>
          <w:ilvl w:val="0"/>
          <w:numId w:val="2"/>
        </w:numPr>
        <w:ind w:left="426"/>
      </w:pPr>
      <w:r w:rsidRPr="00821B21">
        <w:rPr>
          <w:b/>
        </w:rPr>
        <w:t xml:space="preserve">16 pagine </w:t>
      </w:r>
      <w:r w:rsidRPr="00821B21">
        <w:t>di</w:t>
      </w:r>
      <w:r>
        <w:t xml:space="preserve"> </w:t>
      </w:r>
      <w:r w:rsidRPr="00D658DB">
        <w:t>attualit</w:t>
      </w:r>
      <w:r>
        <w:t>à, sport, scuola,</w:t>
      </w:r>
      <w:r w:rsidRPr="00D658DB">
        <w:t xml:space="preserve"> arte, storie a fumetti, </w:t>
      </w:r>
      <w:r>
        <w:t>inchieste</w:t>
      </w:r>
      <w:r w:rsidR="00D06073">
        <w:t>, interviste</w:t>
      </w:r>
      <w:r>
        <w:t xml:space="preserve"> e </w:t>
      </w:r>
      <w:r w:rsidRPr="00D658DB">
        <w:t>reportage dal mondo,</w:t>
      </w:r>
      <w:r w:rsidR="002B4D42">
        <w:t xml:space="preserve"> popoli e culture, ecologia, amicizia</w:t>
      </w:r>
      <w:r w:rsidRPr="00D658DB">
        <w:t xml:space="preserve"> </w:t>
      </w:r>
      <w:r>
        <w:t>film</w:t>
      </w:r>
      <w:r w:rsidR="00D06073">
        <w:t xml:space="preserve">, moda, musica, test e </w:t>
      </w:r>
      <w:proofErr w:type="spellStart"/>
      <w:r w:rsidR="00D06073">
        <w:t>giochi</w:t>
      </w:r>
      <w:r>
        <w:t>…</w:t>
      </w:r>
      <w:proofErr w:type="spellEnd"/>
      <w:r w:rsidR="00A86D9C">
        <w:t xml:space="preserve"> </w:t>
      </w:r>
    </w:p>
    <w:p w:rsidR="00A86D9C" w:rsidRDefault="00A86D9C" w:rsidP="00A86D9C">
      <w:pPr>
        <w:pStyle w:val="G3Testo"/>
      </w:pPr>
    </w:p>
    <w:p w:rsidR="00821B21" w:rsidRDefault="00821B21" w:rsidP="00821B21">
      <w:pPr>
        <w:pStyle w:val="G3Testo"/>
        <w:jc w:val="center"/>
        <w:rPr>
          <w:b/>
        </w:rPr>
      </w:pPr>
      <w:r w:rsidRPr="003E2EF3">
        <w:rPr>
          <w:b/>
        </w:rPr>
        <w:t>A gennaio 2014</w:t>
      </w:r>
    </w:p>
    <w:p w:rsidR="00821B21" w:rsidRDefault="00821B21" w:rsidP="00821B21">
      <w:pPr>
        <w:pStyle w:val="G3Testo"/>
        <w:jc w:val="center"/>
        <w:rPr>
          <w:b/>
        </w:rPr>
      </w:pPr>
      <w:r w:rsidRPr="003E2EF3">
        <w:rPr>
          <w:b/>
        </w:rPr>
        <w:t>il 1° numero</w:t>
      </w:r>
      <w:r>
        <w:rPr>
          <w:b/>
        </w:rPr>
        <w:t>!</w:t>
      </w:r>
    </w:p>
    <w:p w:rsidR="007A5281" w:rsidRDefault="007A5281" w:rsidP="007A5281">
      <w:pPr>
        <w:pStyle w:val="G3Testo"/>
      </w:pPr>
    </w:p>
    <w:p w:rsidR="00D658DB" w:rsidRPr="00D658DB" w:rsidRDefault="00D658DB" w:rsidP="00D658DB">
      <w:pPr>
        <w:pStyle w:val="G3Testo"/>
      </w:pPr>
    </w:p>
    <w:sectPr w:rsidR="00D658DB" w:rsidRPr="00D658DB" w:rsidSect="00B22519">
      <w:pgSz w:w="11906" w:h="16838" w:code="9"/>
      <w:pgMar w:top="1701" w:right="1134" w:bottom="4133" w:left="1134" w:header="709" w:footer="709" w:gutter="0"/>
      <w:cols w:num="3" w:space="11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ent (TT) Bold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NeueLT Std L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53"/>
    <w:multiLevelType w:val="hybridMultilevel"/>
    <w:tmpl w:val="A9CA4C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C3F9C"/>
    <w:multiLevelType w:val="hybridMultilevel"/>
    <w:tmpl w:val="E58CB2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oNotTrackMoves/>
  <w:defaultTabStop w:val="708"/>
  <w:hyphenationZone w:val="283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8DB"/>
    <w:rsid w:val="000452F1"/>
    <w:rsid w:val="00085296"/>
    <w:rsid w:val="0029679E"/>
    <w:rsid w:val="002B4D42"/>
    <w:rsid w:val="003E2EF3"/>
    <w:rsid w:val="006A3664"/>
    <w:rsid w:val="007A5281"/>
    <w:rsid w:val="00802170"/>
    <w:rsid w:val="00821B21"/>
    <w:rsid w:val="00A86D9C"/>
    <w:rsid w:val="00A95C14"/>
    <w:rsid w:val="00B22519"/>
    <w:rsid w:val="00BE4D3A"/>
    <w:rsid w:val="00CF61B6"/>
    <w:rsid w:val="00D06073"/>
    <w:rsid w:val="00D6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58D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3">
    <w:name w:val="heading 3"/>
    <w:basedOn w:val="Normale"/>
    <w:next w:val="Normale"/>
    <w:qFormat/>
    <w:rsid w:val="00B2251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3Testo">
    <w:name w:val="G3 Testo"/>
    <w:basedOn w:val="Normale"/>
    <w:qFormat/>
    <w:rsid w:val="00BE4D3A"/>
    <w:pPr>
      <w:spacing w:after="0" w:line="220" w:lineRule="exact"/>
      <w:jc w:val="both"/>
    </w:pPr>
    <w:rPr>
      <w:rFonts w:ascii="Arial" w:eastAsia="Times New Roman" w:hAnsi="Arial"/>
      <w:sz w:val="19"/>
      <w:szCs w:val="20"/>
      <w:lang w:eastAsia="it-IT"/>
    </w:rPr>
  </w:style>
  <w:style w:type="paragraph" w:customStyle="1" w:styleId="G3Introduzione">
    <w:name w:val="G3 Introduzione"/>
    <w:basedOn w:val="G3Testo"/>
    <w:rsid w:val="00B22519"/>
    <w:rPr>
      <w:i/>
      <w:iCs/>
    </w:rPr>
  </w:style>
  <w:style w:type="character" w:customStyle="1" w:styleId="G3domanda">
    <w:name w:val="G3 domanda"/>
    <w:basedOn w:val="Carpredefinitoparagrafo"/>
    <w:rsid w:val="00B22519"/>
    <w:rPr>
      <w:rFonts w:ascii="Arial" w:hAnsi="Arial"/>
      <w:b/>
      <w:bCs/>
      <w:sz w:val="19"/>
    </w:rPr>
  </w:style>
  <w:style w:type="paragraph" w:customStyle="1" w:styleId="G3titolo">
    <w:name w:val="G3 titolo"/>
    <w:basedOn w:val="G3Testo"/>
    <w:rsid w:val="00B22519"/>
    <w:pPr>
      <w:jc w:val="left"/>
    </w:pPr>
    <w:rPr>
      <w:b/>
      <w:bCs/>
    </w:rPr>
  </w:style>
  <w:style w:type="paragraph" w:customStyle="1" w:styleId="G3Intestazione">
    <w:name w:val="G3 Intestazione"/>
    <w:autoRedefine/>
    <w:qFormat/>
    <w:rsid w:val="00BE4D3A"/>
    <w:rPr>
      <w:rFonts w:ascii="Arial" w:hAnsi="Arial"/>
      <w:b/>
      <w:bCs/>
      <w:color w:val="7F7F7F"/>
      <w:sz w:val="19"/>
    </w:rPr>
  </w:style>
  <w:style w:type="paragraph" w:customStyle="1" w:styleId="G3RUBRICA">
    <w:name w:val="G3 RUBRICA"/>
    <w:basedOn w:val="G3Testo"/>
    <w:autoRedefine/>
    <w:qFormat/>
    <w:rsid w:val="0029679E"/>
  </w:style>
  <w:style w:type="paragraph" w:styleId="Paragrafoelenco">
    <w:name w:val="List Paragraph"/>
    <w:basedOn w:val="Normale"/>
    <w:uiPriority w:val="34"/>
    <w:qFormat/>
    <w:rsid w:val="00A86D9C"/>
    <w:pPr>
      <w:ind w:left="708"/>
    </w:pPr>
  </w:style>
  <w:style w:type="paragraph" w:customStyle="1" w:styleId="Nessunostileparagrafo">
    <w:name w:val="[Nessuno stile paragrafo]"/>
    <w:rsid w:val="00821B21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primitempitxtboldChiesaoggi">
    <w:name w:val="primitempi_txtbold (Chiesa oggi)"/>
    <w:uiPriority w:val="99"/>
    <w:rsid w:val="00821B21"/>
    <w:rPr>
      <w:rFonts w:ascii="advent (TT) Bold3" w:hAnsi="advent (TT) Bold3" w:cs="advent (TT) Bold3"/>
      <w:b/>
      <w:bCs/>
      <w:color w:val="005CA9"/>
      <w:sz w:val="24"/>
      <w:szCs w:val="24"/>
    </w:rPr>
  </w:style>
  <w:style w:type="paragraph" w:customStyle="1" w:styleId="testopag2">
    <w:name w:val="testo pag 2"/>
    <w:basedOn w:val="Nessunostileparagrafo"/>
    <w:uiPriority w:val="99"/>
    <w:rsid w:val="00821B21"/>
    <w:pPr>
      <w:tabs>
        <w:tab w:val="left" w:pos="220"/>
      </w:tabs>
      <w:suppressAutoHyphens/>
      <w:spacing w:line="260" w:lineRule="atLeast"/>
    </w:pPr>
    <w:rPr>
      <w:rFonts w:ascii="HelveticaNeueLT Std Lt" w:hAnsi="HelveticaNeueLT Std Lt" w:cs="HelveticaNeueLT Std Lt"/>
      <w:spacing w:val="4"/>
      <w:w w:val="9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ra.VIRGO\Documents\MODELLOGiornalegen3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MODELLOGiornalegen3</Template>
  <TotalTime>94</TotalTime>
  <Pages>1</Pages>
  <Words>154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Gen 3 f.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3</cp:revision>
  <dcterms:created xsi:type="dcterms:W3CDTF">2013-08-14T11:42:00Z</dcterms:created>
  <dcterms:modified xsi:type="dcterms:W3CDTF">2013-09-26T15:52:00Z</dcterms:modified>
</cp:coreProperties>
</file>